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27C93" w14:textId="28CF0B2D" w:rsidR="00BA00AB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RAYNALD</w:t>
      </w:r>
      <w:r>
        <w:rPr>
          <w:rFonts w:ascii="Times New Roman" w:hAnsi="Times New Roman" w:cs="Times New Roman"/>
          <w:sz w:val="24"/>
          <w:szCs w:val="24"/>
        </w:rPr>
        <w:t xml:space="preserve">      (d.1504)</w:t>
      </w:r>
    </w:p>
    <w:p w14:paraId="29EC9624" w14:textId="6A5C0225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South Kirkby.</w:t>
      </w:r>
    </w:p>
    <w:p w14:paraId="66CB4677" w14:textId="1F5B3B31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A993A" w14:textId="6DD4F20D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56CE77" w14:textId="72A1C370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Sep.1504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p.136)</w:t>
      </w:r>
    </w:p>
    <w:p w14:paraId="42D395A0" w14:textId="26A8EF58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9F2D803" w14:textId="3455CB26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5F4566" w14:textId="13F636AB" w:rsid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C0513" w14:textId="26E7F9AC" w:rsidR="00300A27" w:rsidRPr="00300A27" w:rsidRDefault="00300A2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sectPr w:rsidR="00300A27" w:rsidRPr="00300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2386" w14:textId="77777777" w:rsidR="00300A27" w:rsidRDefault="00300A27" w:rsidP="009139A6">
      <w:r>
        <w:separator/>
      </w:r>
    </w:p>
  </w:endnote>
  <w:endnote w:type="continuationSeparator" w:id="0">
    <w:p w14:paraId="4A84BC5E" w14:textId="77777777" w:rsidR="00300A27" w:rsidRDefault="00300A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1A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75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19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1F9AF" w14:textId="77777777" w:rsidR="00300A27" w:rsidRDefault="00300A27" w:rsidP="009139A6">
      <w:r>
        <w:separator/>
      </w:r>
    </w:p>
  </w:footnote>
  <w:footnote w:type="continuationSeparator" w:id="0">
    <w:p w14:paraId="0C494269" w14:textId="77777777" w:rsidR="00300A27" w:rsidRDefault="00300A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CD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8D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E0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A27"/>
    <w:rsid w:val="000666E0"/>
    <w:rsid w:val="002510B7"/>
    <w:rsid w:val="00300A2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710F5"/>
  <w15:chartTrackingRefBased/>
  <w15:docId w15:val="{A1696DFF-726A-4C8F-B9CA-4DC99EA6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2021-07-26T09:35:00Z</dcterms:created>
  <dcterms:modified xsi:type="dcterms:W3CDTF">2021-07-26T09:37:00Z</dcterms:modified>
</cp:coreProperties>
</file>